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FC6" w:rsidRPr="004F4D76" w:rsidRDefault="001E167D">
      <w:pPr>
        <w:pStyle w:val="Kontaktoplysninger"/>
        <w:rPr>
          <w:lang w:val="en-US"/>
        </w:rPr>
      </w:pPr>
      <w:sdt>
        <w:sdtPr>
          <w:rPr>
            <w:lang w:val="en-US"/>
          </w:rPr>
          <w:alias w:val="Adresse"/>
          <w:tag w:val="Adresse"/>
          <w:id w:val="1415969137"/>
          <w:placeholder>
            <w:docPart w:val="BAA2EF8354A24BD5B876917ABB8C32C0"/>
          </w:placeholder>
          <w:dataBinding w:prefixMappings="xmlns:ns0='http://schemas.microsoft.com/office/2006/coverPageProps' " w:xpath="/ns0:CoverPageProperties[1]/ns0:CompanyAddress[1]" w:storeItemID="{55AF091B-3C7A-41E3-B477-F2FDAA23CFDA}"/>
          <w:text w:multiLine="1"/>
        </w:sdtPr>
        <w:sdtEndPr/>
        <w:sdtContent>
          <w:r w:rsidR="004F4D76" w:rsidRPr="004F4D76">
            <w:rPr>
              <w:lang w:val="en-US"/>
            </w:rPr>
            <w:t>Adress</w:t>
          </w:r>
        </w:sdtContent>
      </w:sdt>
    </w:p>
    <w:sdt>
      <w:sdtPr>
        <w:rPr>
          <w:lang w:val="en-US"/>
        </w:rPr>
        <w:alias w:val="Kategori"/>
        <w:tag w:val=""/>
        <w:id w:val="1543715586"/>
        <w:placeholder>
          <w:docPart w:val="50699DABB35C404BA146446FE6DC190E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p w:rsidR="00DF3FC6" w:rsidRPr="004F4D76" w:rsidRDefault="004F4D76">
          <w:pPr>
            <w:pStyle w:val="Kontaktoplysninger"/>
            <w:rPr>
              <w:lang w:val="en-US"/>
            </w:rPr>
          </w:pPr>
          <w:r w:rsidRPr="004F4D76">
            <w:rPr>
              <w:lang w:val="en-US"/>
            </w:rPr>
            <w:t>Postal code and city</w:t>
          </w:r>
        </w:p>
      </w:sdtContent>
    </w:sdt>
    <w:p w:rsidR="00DF3FC6" w:rsidRPr="004F4D76" w:rsidRDefault="001E167D">
      <w:pPr>
        <w:pStyle w:val="Kontaktoplysninger"/>
        <w:rPr>
          <w:lang w:val="en-US"/>
        </w:rPr>
      </w:pPr>
      <w:sdt>
        <w:sdtPr>
          <w:rPr>
            <w:lang w:val="en-US"/>
          </w:rPr>
          <w:alias w:val="Telefon"/>
          <w:tag w:val="Telefon"/>
          <w:id w:val="599758962"/>
          <w:placeholder>
            <w:docPart w:val="F6A218758F4A4963A7597EA43663B771"/>
          </w:placeholder>
          <w:dataBinding w:prefixMappings="xmlns:ns0='http://schemas.microsoft.com/office/2006/coverPageProps' " w:xpath="/ns0:CoverPageProperties[1]/ns0:CompanyPhone[1]" w:storeItemID="{55AF091B-3C7A-41E3-B477-F2FDAA23CFDA}"/>
          <w:text/>
        </w:sdtPr>
        <w:sdtEndPr/>
        <w:sdtContent>
          <w:r w:rsidR="004F4D76" w:rsidRPr="004F4D76">
            <w:rPr>
              <w:lang w:val="en-US"/>
            </w:rPr>
            <w:t>Phone</w:t>
          </w:r>
        </w:sdtContent>
      </w:sdt>
    </w:p>
    <w:sdt>
      <w:sdtPr>
        <w:rPr>
          <w:lang w:val="en-US"/>
        </w:rPr>
        <w:alias w:val="Websted"/>
        <w:tag w:val="Websted"/>
        <w:id w:val="48967594"/>
        <w:placeholder>
          <w:docPart w:val="175EE9F6057441A9B57BAA4487274E5A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p w:rsidR="00DF3FC6" w:rsidRPr="004F4D76" w:rsidRDefault="004F4D76">
          <w:pPr>
            <w:pStyle w:val="Kontaktoplysninger"/>
            <w:rPr>
              <w:lang w:val="en-US"/>
            </w:rPr>
          </w:pPr>
          <w:r w:rsidRPr="004F4D76">
            <w:rPr>
              <w:lang w:val="en-US"/>
            </w:rPr>
            <w:t>Web</w:t>
          </w:r>
        </w:p>
      </w:sdtContent>
    </w:sdt>
    <w:sdt>
      <w:sdtPr>
        <w:rPr>
          <w:rStyle w:val="Fremhv"/>
        </w:rPr>
        <w:alias w:val="Mail"/>
        <w:tag w:val=""/>
        <w:id w:val="1889536063"/>
        <w:placeholder>
          <w:docPart w:val="1C9DC75D7A0D4096A1DD5554A93B137D"/>
        </w:placeholder>
        <w:showingPlcHdr/>
        <w:dataBinding w:prefixMappings="xmlns:ns0='http://schemas.microsoft.com/office/2006/coverPageProps' " w:xpath="/ns0:CoverPageProperties[1]/ns0:CompanyEmail[1]" w:storeItemID="{55AF091B-3C7A-41E3-B477-F2FDAA23CFDA}"/>
        <w:text/>
      </w:sdtPr>
      <w:sdtEndPr>
        <w:rPr>
          <w:rStyle w:val="Fremhv"/>
        </w:rPr>
      </w:sdtEndPr>
      <w:sdtContent>
        <w:p w:rsidR="00DF3FC6" w:rsidRPr="004F4D76" w:rsidRDefault="00EB15DF">
          <w:pPr>
            <w:pStyle w:val="Kontaktoplysninger"/>
            <w:rPr>
              <w:rStyle w:val="Fremhv"/>
              <w:lang w:val="en-US"/>
            </w:rPr>
          </w:pPr>
          <w:r w:rsidRPr="004F4D76">
            <w:rPr>
              <w:lang w:val="en-US"/>
            </w:rPr>
            <w:t>[Mail]</w:t>
          </w:r>
        </w:p>
      </w:sdtContent>
    </w:sdt>
    <w:p w:rsidR="00DF3FC6" w:rsidRPr="004F4D76" w:rsidRDefault="004F4D76">
      <w:pPr>
        <w:pStyle w:val="Navn"/>
      </w:pPr>
      <w:r w:rsidRPr="004F4D76">
        <w:t>YOUR NAME</w:t>
      </w:r>
    </w:p>
    <w:p w:rsidR="006C5119" w:rsidRPr="004F4D76" w:rsidRDefault="004F4D76" w:rsidP="00DD0E8B">
      <w:pPr>
        <w:pStyle w:val="CV-tekst"/>
        <w:tabs>
          <w:tab w:val="left" w:pos="2694"/>
        </w:tabs>
        <w:spacing w:after="240"/>
        <w:rPr>
          <w:lang w:val="en-US"/>
        </w:rPr>
      </w:pPr>
      <w:r w:rsidRPr="004F4D76">
        <w:rPr>
          <w:color w:val="000000" w:themeColor="text1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Target</w:t>
      </w:r>
      <w:r w:rsidR="006C5119" w:rsidRPr="004F4D76">
        <w:rPr>
          <w:lang w:val="en-US"/>
        </w:rPr>
        <w:tab/>
      </w:r>
      <w:r w:rsidRPr="004F4D76">
        <w:rPr>
          <w:lang w:val="en-US"/>
        </w:rPr>
        <w:t>Here you can get some hint</w:t>
      </w:r>
      <w:r w:rsidR="005231B9">
        <w:rPr>
          <w:lang w:val="en-US"/>
        </w:rPr>
        <w:t>s</w:t>
      </w:r>
      <w:r w:rsidRPr="004F4D76">
        <w:rPr>
          <w:lang w:val="en-US"/>
        </w:rPr>
        <w:t xml:space="preserve"> </w:t>
      </w:r>
      <w:r w:rsidR="005231B9">
        <w:rPr>
          <w:lang w:val="en-US"/>
        </w:rPr>
        <w:t xml:space="preserve">as how </w:t>
      </w:r>
      <w:r w:rsidRPr="004F4D76">
        <w:rPr>
          <w:lang w:val="en-US"/>
        </w:rPr>
        <w:t xml:space="preserve">to get </w:t>
      </w:r>
      <w:r w:rsidR="005231B9">
        <w:rPr>
          <w:lang w:val="en-US"/>
        </w:rPr>
        <w:t>started</w:t>
      </w:r>
      <w:r w:rsidRPr="004F4D76">
        <w:rPr>
          <w:lang w:val="en-US"/>
        </w:rPr>
        <w:t xml:space="preserve"> with </w:t>
      </w:r>
      <w:r w:rsidR="005231B9">
        <w:rPr>
          <w:lang w:val="en-US"/>
        </w:rPr>
        <w:t>writing an</w:t>
      </w:r>
      <w:r w:rsidRPr="004F4D76">
        <w:rPr>
          <w:lang w:val="en-US"/>
        </w:rPr>
        <w:t xml:space="preserve"> application. </w:t>
      </w:r>
      <w:r>
        <w:rPr>
          <w:lang w:val="en-US"/>
        </w:rPr>
        <w:t>You can replace this text with your own text by clicking and start writing.</w:t>
      </w:r>
      <w:r w:rsidRPr="004F4D76">
        <w:rPr>
          <w:lang w:val="en-US"/>
        </w:rPr>
        <w:t>.</w:t>
      </w:r>
    </w:p>
    <w:p w:rsidR="006C5119" w:rsidRPr="005231B9" w:rsidRDefault="004F4D76" w:rsidP="00DD0E8B">
      <w:pPr>
        <w:pStyle w:val="CV-tekst"/>
        <w:tabs>
          <w:tab w:val="left" w:pos="2694"/>
        </w:tabs>
        <w:spacing w:after="240"/>
        <w:rPr>
          <w:lang w:val="en-US"/>
        </w:rPr>
      </w:pPr>
      <w:r w:rsidRPr="004F4D76">
        <w:rPr>
          <w:color w:val="000000" w:themeColor="text1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Skills</w:t>
      </w:r>
      <w:r w:rsidR="006C5119" w:rsidRPr="004F4D76">
        <w:rPr>
          <w:lang w:val="en-US"/>
        </w:rPr>
        <w:tab/>
      </w:r>
      <w:r w:rsidRPr="004F4D76">
        <w:rPr>
          <w:lang w:val="en-US"/>
        </w:rPr>
        <w:t xml:space="preserve">Take a look at Themes, Colors under the tab Design and look at commands in the Ribbon in order to change the look of your text. </w:t>
      </w:r>
      <w:r>
        <w:rPr>
          <w:lang w:val="en-US"/>
        </w:rPr>
        <w:t>If you need extra lines, under each item, just click at the little Add sign showing beside the Table.</w:t>
      </w:r>
    </w:p>
    <w:p w:rsidR="006C5119" w:rsidRPr="005231B9" w:rsidRDefault="004F4D76" w:rsidP="00DD0E8B">
      <w:pPr>
        <w:pStyle w:val="CV-tekst"/>
        <w:tabs>
          <w:tab w:val="left" w:pos="2694"/>
        </w:tabs>
        <w:spacing w:after="240"/>
        <w:rPr>
          <w:lang w:val="en-US"/>
        </w:rPr>
      </w:pPr>
      <w:r w:rsidRPr="005231B9">
        <w:rPr>
          <w:color w:val="000000" w:themeColor="text1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Qualifications</w:t>
      </w:r>
      <w:r w:rsidR="006C5119" w:rsidRPr="005231B9">
        <w:rPr>
          <w:lang w:val="en-US"/>
        </w:rPr>
        <w:tab/>
      </w:r>
      <w:r w:rsidRPr="005231B9">
        <w:rPr>
          <w:lang w:val="en-US"/>
        </w:rPr>
        <w:t>Your position, company, dates stating the start and end of your occupation at the company</w:t>
      </w:r>
      <w:r w:rsidR="005231B9" w:rsidRPr="005231B9">
        <w:rPr>
          <w:lang w:val="en-US"/>
        </w:rPr>
        <w:t xml:space="preserve">. Furthermore please list your fields of responsibility and what your have </w:t>
      </w:r>
      <w:bookmarkStart w:id="0" w:name="_GoBack"/>
      <w:bookmarkEnd w:id="0"/>
      <w:r w:rsidR="005231B9" w:rsidRPr="005231B9">
        <w:rPr>
          <w:lang w:val="en-US"/>
        </w:rPr>
        <w:t>achieved.</w:t>
      </w:r>
      <w:r w:rsidR="006C5119" w:rsidRPr="005231B9">
        <w:rPr>
          <w:lang w:val="en-US"/>
        </w:rPr>
        <w:t>.</w:t>
      </w:r>
    </w:p>
    <w:p w:rsidR="006C5119" w:rsidRDefault="005231B9" w:rsidP="00DD0E8B">
      <w:pPr>
        <w:pStyle w:val="CV-tekst"/>
        <w:tabs>
          <w:tab w:val="left" w:pos="2694"/>
        </w:tabs>
        <w:spacing w:after="240"/>
      </w:pPr>
      <w:r w:rsidRPr="005231B9">
        <w:rPr>
          <w:color w:val="000000" w:themeColor="text1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Education</w:t>
      </w:r>
      <w:r w:rsidR="006C5119" w:rsidRPr="005231B9">
        <w:rPr>
          <w:lang w:val="en-US"/>
        </w:rPr>
        <w:tab/>
      </w:r>
      <w:r w:rsidRPr="005231B9">
        <w:rPr>
          <w:lang w:val="en-US"/>
        </w:rPr>
        <w:t xml:space="preserve">Name of the institution in which you were educated – place and for example your average score and a short description of the subject taken. </w:t>
      </w:r>
    </w:p>
    <w:p w:rsidR="006C5119" w:rsidRPr="005231B9" w:rsidRDefault="005231B9" w:rsidP="00DD0E8B">
      <w:pPr>
        <w:pStyle w:val="CV-tekst"/>
        <w:tabs>
          <w:tab w:val="left" w:pos="2694"/>
        </w:tabs>
        <w:spacing w:after="240"/>
        <w:ind w:right="1149"/>
      </w:pPr>
      <w:r w:rsidRPr="005231B9">
        <w:rPr>
          <w:color w:val="000000" w:themeColor="text1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Communication</w:t>
      </w:r>
      <w:r w:rsidRPr="005231B9">
        <w:rPr>
          <w:color w:val="000000" w:themeColor="text1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5231B9">
        <w:rPr>
          <w:lang w:val="en-US"/>
        </w:rPr>
        <w:t xml:space="preserve">You made a fantastic presentation on which you got very positive feekback. </w:t>
      </w:r>
      <w:r w:rsidRPr="005231B9">
        <w:t>Tell about it! Describe here how good you are cooperating</w:t>
      </w:r>
      <w:r w:rsidRPr="005231B9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5231B9">
        <w:t xml:space="preserve">with others. </w:t>
      </w:r>
    </w:p>
    <w:p w:rsidR="006C5119" w:rsidRDefault="005231B9" w:rsidP="00DD0E8B">
      <w:pPr>
        <w:pStyle w:val="CV-tekst"/>
        <w:tabs>
          <w:tab w:val="left" w:pos="2694"/>
        </w:tabs>
        <w:spacing w:after="240"/>
      </w:pPr>
      <w:r w:rsidRPr="005231B9">
        <w:rPr>
          <w:color w:val="000000" w:themeColor="text1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Your experience as a leader</w:t>
      </w:r>
      <w:r w:rsidRPr="005231B9">
        <w:rPr>
          <w:color w:val="000000" w:themeColor="text1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5231B9">
        <w:t>Have you been the leader of pupil counsil in school? Chairman of your local art society or a cheer leader? You are a born leader – tell about it!.</w:t>
      </w:r>
    </w:p>
    <w:p w:rsidR="006C5119" w:rsidRDefault="00EB15DF" w:rsidP="00DD0E8B">
      <w:pPr>
        <w:pStyle w:val="CV-tekst"/>
        <w:tabs>
          <w:tab w:val="left" w:pos="2694"/>
        </w:tabs>
        <w:spacing w:after="240"/>
      </w:pPr>
      <w: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References</w:t>
      </w:r>
      <w:r w:rsidR="006C5119">
        <w:tab/>
      </w:r>
      <w:r>
        <w:t xml:space="preserve">Name of your referee, position and company </w:t>
      </w:r>
    </w:p>
    <w:sectPr w:rsidR="006C5119" w:rsidSect="00EB15DF">
      <w:footerReference w:type="default" r:id="rId9"/>
      <w:pgSz w:w="12240" w:h="15840" w:code="1"/>
      <w:pgMar w:top="1418" w:right="1050" w:bottom="1148" w:left="105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167D" w:rsidRDefault="001E167D">
      <w:pPr>
        <w:spacing w:before="0" w:after="0" w:line="240" w:lineRule="auto"/>
      </w:pPr>
      <w:r>
        <w:separator/>
      </w:r>
    </w:p>
  </w:endnote>
  <w:endnote w:type="continuationSeparator" w:id="0">
    <w:p w:rsidR="001E167D" w:rsidRDefault="001E167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FC6" w:rsidRDefault="00F37DCE">
    <w:pPr>
      <w:pStyle w:val="Sidefod"/>
    </w:pPr>
    <w:r>
      <w:t xml:space="preserve">Side </w:t>
    </w:r>
    <w:r>
      <w:fldChar w:fldCharType="begin"/>
    </w:r>
    <w:r>
      <w:instrText>PAGE</w:instrText>
    </w:r>
    <w:r>
      <w:fldChar w:fldCharType="separate"/>
    </w:r>
    <w:r w:rsidR="006C5119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167D" w:rsidRDefault="001E167D">
      <w:pPr>
        <w:spacing w:before="0" w:after="0" w:line="240" w:lineRule="auto"/>
      </w:pPr>
      <w:r>
        <w:separator/>
      </w:r>
    </w:p>
  </w:footnote>
  <w:footnote w:type="continuationSeparator" w:id="0">
    <w:p w:rsidR="001E167D" w:rsidRDefault="001E167D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ttachedTemplate r:id="rId1"/>
  <w:defaultTabStop w:val="1304"/>
  <w:hyphenationZone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119"/>
    <w:rsid w:val="00015DA4"/>
    <w:rsid w:val="00155968"/>
    <w:rsid w:val="00161F0D"/>
    <w:rsid w:val="001E167D"/>
    <w:rsid w:val="002F5664"/>
    <w:rsid w:val="0030258E"/>
    <w:rsid w:val="003757E9"/>
    <w:rsid w:val="00450887"/>
    <w:rsid w:val="004C2A8A"/>
    <w:rsid w:val="004F4D76"/>
    <w:rsid w:val="00510C7B"/>
    <w:rsid w:val="005231B9"/>
    <w:rsid w:val="00523AB0"/>
    <w:rsid w:val="0059033B"/>
    <w:rsid w:val="0066551B"/>
    <w:rsid w:val="006C5119"/>
    <w:rsid w:val="008B1762"/>
    <w:rsid w:val="00927425"/>
    <w:rsid w:val="0093517F"/>
    <w:rsid w:val="00AC3E64"/>
    <w:rsid w:val="00AF14C6"/>
    <w:rsid w:val="00C14DD7"/>
    <w:rsid w:val="00CC45A5"/>
    <w:rsid w:val="00D65743"/>
    <w:rsid w:val="00DD0E8B"/>
    <w:rsid w:val="00DF3FC6"/>
    <w:rsid w:val="00EB15DF"/>
    <w:rsid w:val="00F37DCE"/>
    <w:rsid w:val="00FA4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FA14A0E-F427-452A-8B3E-B6A297EBF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color w:val="595959" w:themeColor="text1" w:themeTint="A6"/>
        <w:lang w:val="da-DK" w:eastAsia="es-ES" w:bidi="ar-SA"/>
      </w:rPr>
    </w:rPrDefault>
    <w:pPrDefault>
      <w:pPr>
        <w:spacing w:before="40" w:after="1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8" w:unhideWhenUsed="1" w:qFormat="1"/>
    <w:lsdException w:name="heading 5" w:semiHidden="1" w:uiPriority="18" w:unhideWhenUsed="1" w:qFormat="1"/>
    <w:lsdException w:name="heading 6" w:semiHidden="1" w:uiPriority="18" w:unhideWhenUsed="1" w:qFormat="1"/>
    <w:lsdException w:name="heading 7" w:semiHidden="1" w:uiPriority="18" w:unhideWhenUsed="1" w:qFormat="1"/>
    <w:lsdException w:name="heading 8" w:semiHidden="1" w:uiPriority="18" w:unhideWhenUsed="1" w:qFormat="1"/>
    <w:lsdException w:name="heading 9" w:semiHidden="1" w:uiPriority="18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" w:unhideWhenUsed="1"/>
    <w:lsdException w:name="footer" w:semiHidden="1" w:uiPriority="2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8" w:unhideWhenUsed="1" w:qFormat="1"/>
    <w:lsdException w:name="Signature" w:semiHidden="1" w:uiPriority="8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iPriority="8" w:unhideWhenUsed="1" w:qFormat="1"/>
    <w:lsdException w:name="Date" w:semiHidden="1" w:uiPriority="8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kern w:val="20"/>
    </w:rPr>
  </w:style>
  <w:style w:type="paragraph" w:styleId="Overskrift1">
    <w:name w:val="heading 1"/>
    <w:basedOn w:val="Normal"/>
    <w:next w:val="Normal"/>
    <w:link w:val="Overskrift1Tegn"/>
    <w:uiPriority w:val="1"/>
    <w:unhideWhenUsed/>
    <w:qFormat/>
    <w:pPr>
      <w:jc w:val="right"/>
      <w:outlineLvl w:val="0"/>
    </w:pPr>
    <w:rPr>
      <w:rFonts w:asciiTheme="majorHAnsi" w:eastAsiaTheme="majorEastAsia" w:hAnsiTheme="majorHAnsi" w:cstheme="majorBidi"/>
      <w:caps/>
      <w:color w:val="7E97AD" w:themeColor="accent1"/>
      <w:sz w:val="21"/>
    </w:rPr>
  </w:style>
  <w:style w:type="paragraph" w:styleId="Overskrift2">
    <w:name w:val="heading 2"/>
    <w:basedOn w:val="Normal"/>
    <w:next w:val="Normal"/>
    <w:link w:val="Overskrift2Tegn"/>
    <w:uiPriority w:val="1"/>
    <w:unhideWhenUsed/>
    <w:qFormat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caps/>
      <w:color w:val="404040" w:themeColor="text1" w:themeTint="BF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7E97AD" w:themeColor="accent1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7E97A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394B5A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94B5A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"/>
    <w:unhideWhenUsed/>
    <w:pPr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"/>
    <w:rPr>
      <w:kern w:val="20"/>
    </w:rPr>
  </w:style>
  <w:style w:type="paragraph" w:styleId="Sidefod">
    <w:name w:val="footer"/>
    <w:basedOn w:val="Normal"/>
    <w:link w:val="SidefodTegn"/>
    <w:uiPriority w:val="2"/>
    <w:unhideWhenUsed/>
    <w:pPr>
      <w:pBdr>
        <w:top w:val="single" w:sz="4" w:space="6" w:color="B1C0CD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SidefodTegn">
    <w:name w:val="Sidefod Tegn"/>
    <w:basedOn w:val="Standardskrifttypeiafsnit"/>
    <w:link w:val="Sidefod"/>
    <w:uiPriority w:val="2"/>
    <w:rPr>
      <w:kern w:val="20"/>
    </w:rPr>
  </w:style>
  <w:style w:type="paragraph" w:customStyle="1" w:styleId="CV-tekst">
    <w:name w:val="CV-tekst"/>
    <w:basedOn w:val="Normal"/>
    <w:qFormat/>
    <w:pPr>
      <w:spacing w:after="40"/>
      <w:ind w:right="1440"/>
    </w:pPr>
  </w:style>
  <w:style w:type="character" w:styleId="Pladsholdertekst">
    <w:name w:val="Placeholder Text"/>
    <w:basedOn w:val="Standardskrifttypeiafsnit"/>
    <w:uiPriority w:val="99"/>
    <w:semiHidden/>
    <w:rPr>
      <w:color w:val="808080"/>
    </w:rPr>
  </w:style>
  <w:style w:type="table" w:styleId="Tabel-Gitter">
    <w:name w:val="Table Grid"/>
    <w:basedOn w:val="Tabel-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typeiafsnit"/>
    <w:link w:val="Overskrift1"/>
    <w:uiPriority w:val="1"/>
    <w:rPr>
      <w:rFonts w:asciiTheme="majorHAnsi" w:eastAsiaTheme="majorEastAsia" w:hAnsiTheme="majorHAnsi" w:cstheme="majorBidi"/>
      <w:caps/>
      <w:color w:val="7E97AD" w:themeColor="accent1"/>
      <w:kern w:val="20"/>
      <w:sz w:val="21"/>
    </w:rPr>
  </w:style>
  <w:style w:type="character" w:customStyle="1" w:styleId="Overskrift2Tegn">
    <w:name w:val="Overskrift 2 Tegn"/>
    <w:basedOn w:val="Standardskrifttypeiafsnit"/>
    <w:link w:val="Overskrift2"/>
    <w:uiPriority w:val="1"/>
    <w:rPr>
      <w:rFonts w:asciiTheme="majorHAnsi" w:eastAsiaTheme="majorEastAsia" w:hAnsiTheme="majorHAnsi" w:cstheme="majorBidi"/>
      <w:b/>
      <w:bCs/>
      <w:caps/>
      <w:color w:val="404040" w:themeColor="text1" w:themeTint="BF"/>
      <w:kern w:val="20"/>
      <w14:ligatures w14:val="standardContextual"/>
    </w:rPr>
  </w:style>
  <w:style w:type="character" w:customStyle="1" w:styleId="Overskrift3Tegn">
    <w:name w:val="Overskrift 3 Tegn"/>
    <w:basedOn w:val="Standardskrifttypeiafsnit"/>
    <w:link w:val="Overskrift3"/>
    <w:uiPriority w:val="9"/>
    <w:rPr>
      <w:rFonts w:asciiTheme="majorHAnsi" w:eastAsiaTheme="majorEastAsia" w:hAnsiTheme="majorHAnsi" w:cstheme="majorBidi"/>
      <w:b/>
      <w:bCs/>
      <w:color w:val="7E97AD" w:themeColor="accent1"/>
      <w:kern w:val="20"/>
      <w14:ligatures w14:val="standardContextual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Pr>
      <w:rFonts w:asciiTheme="majorHAnsi" w:eastAsiaTheme="majorEastAsia" w:hAnsiTheme="majorHAnsi" w:cstheme="majorBidi"/>
      <w:b/>
      <w:bCs/>
      <w:i/>
      <w:iCs/>
      <w:color w:val="7E97AD" w:themeColor="accent1"/>
      <w:kern w:val="20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Pr>
      <w:rFonts w:asciiTheme="majorHAnsi" w:eastAsiaTheme="majorEastAsia" w:hAnsiTheme="majorHAnsi" w:cstheme="majorBidi"/>
      <w:color w:val="394B5A" w:themeColor="accent1" w:themeShade="7F"/>
      <w:kern w:val="20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Pr>
      <w:rFonts w:asciiTheme="majorHAnsi" w:eastAsiaTheme="majorEastAsia" w:hAnsiTheme="majorHAnsi" w:cstheme="majorBidi"/>
      <w:i/>
      <w:iCs/>
      <w:color w:val="394B5A" w:themeColor="accent1" w:themeShade="7F"/>
      <w:kern w:val="20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Pr>
      <w:rFonts w:asciiTheme="majorHAnsi" w:eastAsiaTheme="majorEastAsia" w:hAnsiTheme="majorHAnsi" w:cstheme="majorBidi"/>
      <w:color w:val="404040" w:themeColor="text1" w:themeTint="BF"/>
      <w:kern w:val="20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table" w:customStyle="1" w:styleId="CV-tabel">
    <w:name w:val="CV-tabel"/>
    <w:basedOn w:val="Tabel-Normal"/>
    <w:uiPriority w:val="99"/>
    <w:tblPr>
      <w:tblBorders>
        <w:insideH w:val="single" w:sz="4" w:space="0" w:color="7E97AD" w:themeColor="accent1"/>
      </w:tblBorders>
      <w:tblCellMar>
        <w:top w:w="144" w:type="dxa"/>
        <w:left w:w="0" w:type="dxa"/>
        <w:bottom w:w="144" w:type="dxa"/>
        <w:right w:w="0" w:type="dxa"/>
      </w:tblCellMar>
    </w:tblPr>
  </w:style>
  <w:style w:type="table" w:customStyle="1" w:styleId="Brevtabel">
    <w:name w:val="Brevtabel"/>
    <w:basedOn w:val="Tabel-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7E97AD" w:themeColor="accent1"/>
        <w:sz w:val="22"/>
      </w:rPr>
    </w:tblStylePr>
    <w:tblStylePr w:type="firstCol">
      <w:rPr>
        <w:b/>
      </w:rPr>
    </w:tblStylePr>
  </w:style>
  <w:style w:type="paragraph" w:styleId="Dato">
    <w:name w:val="Date"/>
    <w:basedOn w:val="Normal"/>
    <w:next w:val="Normal"/>
    <w:link w:val="DatoTegn"/>
    <w:uiPriority w:val="8"/>
    <w:qFormat/>
    <w:pPr>
      <w:spacing w:before="1200" w:after="360"/>
    </w:pPr>
    <w:rPr>
      <w:rFonts w:asciiTheme="majorHAnsi" w:eastAsiaTheme="majorEastAsia" w:hAnsiTheme="majorHAnsi" w:cstheme="majorBidi"/>
      <w:caps/>
      <w:color w:val="7E97AD" w:themeColor="accent1"/>
    </w:rPr>
  </w:style>
  <w:style w:type="character" w:customStyle="1" w:styleId="DatoTegn">
    <w:name w:val="Dato Tegn"/>
    <w:basedOn w:val="Standardskrifttypeiafsnit"/>
    <w:link w:val="Dato"/>
    <w:uiPriority w:val="8"/>
    <w:rPr>
      <w:rFonts w:asciiTheme="majorHAnsi" w:eastAsiaTheme="majorEastAsia" w:hAnsiTheme="majorHAnsi" w:cstheme="majorBidi"/>
      <w:caps/>
      <w:color w:val="7E97AD" w:themeColor="accent1"/>
      <w:kern w:val="20"/>
    </w:rPr>
  </w:style>
  <w:style w:type="paragraph" w:customStyle="1" w:styleId="Modtager">
    <w:name w:val="Modtager"/>
    <w:basedOn w:val="Normal"/>
    <w:uiPriority w:val="8"/>
    <w:unhideWhenUsed/>
    <w:qFormat/>
    <w:pPr>
      <w:spacing w:after="40"/>
    </w:pPr>
    <w:rPr>
      <w:b/>
      <w:bCs/>
    </w:rPr>
  </w:style>
  <w:style w:type="paragraph" w:styleId="Starthilsen">
    <w:name w:val="Salutation"/>
    <w:basedOn w:val="Normal"/>
    <w:next w:val="Normal"/>
    <w:link w:val="StarthilsenTegn"/>
    <w:uiPriority w:val="8"/>
    <w:unhideWhenUsed/>
    <w:qFormat/>
    <w:pPr>
      <w:spacing w:before="720"/>
    </w:pPr>
  </w:style>
  <w:style w:type="character" w:customStyle="1" w:styleId="StarthilsenTegn">
    <w:name w:val="Starthilsen Tegn"/>
    <w:basedOn w:val="Standardskrifttypeiafsnit"/>
    <w:link w:val="Starthilsen"/>
    <w:uiPriority w:val="8"/>
    <w:rPr>
      <w:kern w:val="20"/>
    </w:rPr>
  </w:style>
  <w:style w:type="paragraph" w:styleId="Sluthilsen">
    <w:name w:val="Closing"/>
    <w:basedOn w:val="Normal"/>
    <w:link w:val="SluthilsenTegn"/>
    <w:uiPriority w:val="8"/>
    <w:unhideWhenUsed/>
    <w:qFormat/>
    <w:pPr>
      <w:spacing w:before="480" w:after="960" w:line="240" w:lineRule="auto"/>
    </w:pPr>
  </w:style>
  <w:style w:type="character" w:customStyle="1" w:styleId="SluthilsenTegn">
    <w:name w:val="Sluthilsen Tegn"/>
    <w:basedOn w:val="Standardskrifttypeiafsnit"/>
    <w:link w:val="Sluthilsen"/>
    <w:uiPriority w:val="8"/>
    <w:rPr>
      <w:kern w:val="20"/>
    </w:rPr>
  </w:style>
  <w:style w:type="paragraph" w:styleId="Underskrift">
    <w:name w:val="Signature"/>
    <w:basedOn w:val="Normal"/>
    <w:link w:val="UnderskriftTegn"/>
    <w:uiPriority w:val="8"/>
    <w:unhideWhenUsed/>
    <w:qFormat/>
    <w:pPr>
      <w:spacing w:after="480"/>
    </w:pPr>
    <w:rPr>
      <w:b/>
      <w:bCs/>
    </w:rPr>
  </w:style>
  <w:style w:type="character" w:customStyle="1" w:styleId="UnderskriftTegn">
    <w:name w:val="Underskrift Tegn"/>
    <w:basedOn w:val="Standardskrifttypeiafsnit"/>
    <w:link w:val="Underskrift"/>
    <w:uiPriority w:val="8"/>
    <w:rPr>
      <w:b/>
      <w:bCs/>
      <w:kern w:val="20"/>
    </w:rPr>
  </w:style>
  <w:style w:type="character" w:styleId="Fremhv">
    <w:name w:val="Emphasis"/>
    <w:basedOn w:val="Standardskrifttypeiafsnit"/>
    <w:uiPriority w:val="2"/>
    <w:unhideWhenUsed/>
    <w:qFormat/>
    <w:rPr>
      <w:color w:val="7E97AD" w:themeColor="accent1"/>
    </w:rPr>
  </w:style>
  <w:style w:type="paragraph" w:customStyle="1" w:styleId="Kontaktoplysninger">
    <w:name w:val="Kontaktoplysninger"/>
    <w:basedOn w:val="Normal"/>
    <w:uiPriority w:val="2"/>
    <w:qFormat/>
    <w:pPr>
      <w:spacing w:after="0" w:line="240" w:lineRule="auto"/>
      <w:jc w:val="right"/>
    </w:pPr>
    <w:rPr>
      <w:sz w:val="18"/>
    </w:rPr>
  </w:style>
  <w:style w:type="paragraph" w:customStyle="1" w:styleId="Navn">
    <w:name w:val="Navn"/>
    <w:basedOn w:val="Normal"/>
    <w:next w:val="Normal"/>
    <w:uiPriority w:val="1"/>
    <w:qFormat/>
    <w:pPr>
      <w:pBdr>
        <w:top w:val="single" w:sz="4" w:space="4" w:color="7E97AD" w:themeColor="accent1"/>
        <w:left w:val="single" w:sz="4" w:space="6" w:color="7E97AD" w:themeColor="accent1"/>
        <w:bottom w:val="single" w:sz="4" w:space="4" w:color="7E97AD" w:themeColor="accent1"/>
        <w:right w:val="single" w:sz="4" w:space="6" w:color="7E97AD" w:themeColor="accent1"/>
      </w:pBdr>
      <w:shd w:val="clear" w:color="auto" w:fill="7E97AD" w:themeFill="accent1"/>
      <w:spacing w:before="24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32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523AB0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523AB0"/>
    <w:rPr>
      <w:rFonts w:ascii="Tahoma" w:hAnsi="Tahoma" w:cs="Tahoma"/>
      <w:kern w:val="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w\AppData\Roaming\Microsoft\Templates\CV%20(designet%20Tidl&#248;st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AA2EF8354A24BD5B876917ABB8C32C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E308E07-33A7-43B6-9F47-BC51ED47B519}"/>
      </w:docPartPr>
      <w:docPartBody>
        <w:p w:rsidR="00000000" w:rsidRDefault="007A049D">
          <w:pPr>
            <w:pStyle w:val="BAA2EF8354A24BD5B876917ABB8C32C0"/>
          </w:pPr>
          <w:r>
            <w:t>[Adresse]</w:t>
          </w:r>
        </w:p>
      </w:docPartBody>
    </w:docPart>
    <w:docPart>
      <w:docPartPr>
        <w:name w:val="50699DABB35C404BA146446FE6DC190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55DF31C-90C2-4275-9531-E7FCECA5D0F5}"/>
      </w:docPartPr>
      <w:docPartBody>
        <w:p w:rsidR="00000000" w:rsidRDefault="007A049D">
          <w:pPr>
            <w:pStyle w:val="50699DABB35C404BA146446FE6DC190E"/>
          </w:pPr>
          <w:r>
            <w:t>[Postnummer By]</w:t>
          </w:r>
        </w:p>
      </w:docPartBody>
    </w:docPart>
    <w:docPart>
      <w:docPartPr>
        <w:name w:val="F6A218758F4A4963A7597EA43663B77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A7B1D9F-E006-4CEB-9A51-718144EEA77E}"/>
      </w:docPartPr>
      <w:docPartBody>
        <w:p w:rsidR="00000000" w:rsidRDefault="007A049D">
          <w:pPr>
            <w:pStyle w:val="F6A218758F4A4963A7597EA43663B771"/>
          </w:pPr>
          <w:r>
            <w:t>[Telefon]</w:t>
          </w:r>
        </w:p>
      </w:docPartBody>
    </w:docPart>
    <w:docPart>
      <w:docPartPr>
        <w:name w:val="175EE9F6057441A9B57BAA4487274E5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DB87A61-CEEC-4E44-ADA6-167B75B78DE9}"/>
      </w:docPartPr>
      <w:docPartBody>
        <w:p w:rsidR="00000000" w:rsidRDefault="007A049D">
          <w:pPr>
            <w:pStyle w:val="175EE9F6057441A9B57BAA4487274E5A"/>
          </w:pPr>
          <w:r>
            <w:t>[Websted]</w:t>
          </w:r>
        </w:p>
      </w:docPartBody>
    </w:docPart>
    <w:docPart>
      <w:docPartPr>
        <w:name w:val="1C9DC75D7A0D4096A1DD5554A93B137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DDC20E1-9425-45D0-90B1-CEC2D08A6291}"/>
      </w:docPartPr>
      <w:docPartBody>
        <w:p w:rsidR="00000000" w:rsidRDefault="00E558A9" w:rsidP="00E558A9">
          <w:pPr>
            <w:pStyle w:val="1C9DC75D7A0D4096A1DD5554A93B137D1"/>
          </w:pPr>
          <w:r w:rsidRPr="004F4D76">
            <w:rPr>
              <w:lang w:val="en-US"/>
            </w:rPr>
            <w:t>[Mail]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8A9"/>
    <w:rsid w:val="007A049D"/>
    <w:rsid w:val="00E55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BAA2EF8354A24BD5B876917ABB8C32C0">
    <w:name w:val="BAA2EF8354A24BD5B876917ABB8C32C0"/>
  </w:style>
  <w:style w:type="paragraph" w:customStyle="1" w:styleId="50699DABB35C404BA146446FE6DC190E">
    <w:name w:val="50699DABB35C404BA146446FE6DC190E"/>
  </w:style>
  <w:style w:type="paragraph" w:customStyle="1" w:styleId="F6A218758F4A4963A7597EA43663B771">
    <w:name w:val="F6A218758F4A4963A7597EA43663B771"/>
  </w:style>
  <w:style w:type="paragraph" w:customStyle="1" w:styleId="175EE9F6057441A9B57BAA4487274E5A">
    <w:name w:val="175EE9F6057441A9B57BAA4487274E5A"/>
  </w:style>
  <w:style w:type="character" w:styleId="Fremhv">
    <w:name w:val="Emphasis"/>
    <w:basedOn w:val="Standardskrifttypeiafsnit"/>
    <w:uiPriority w:val="2"/>
    <w:unhideWhenUsed/>
    <w:qFormat/>
    <w:rPr>
      <w:color w:val="5B9BD5" w:themeColor="accent1"/>
    </w:rPr>
  </w:style>
  <w:style w:type="paragraph" w:customStyle="1" w:styleId="1C9DC75D7A0D4096A1DD5554A93B137D">
    <w:name w:val="1C9DC75D7A0D4096A1DD5554A93B137D"/>
  </w:style>
  <w:style w:type="paragraph" w:customStyle="1" w:styleId="81E01EE1D86746E9839C1F12A9F835A4">
    <w:name w:val="81E01EE1D86746E9839C1F12A9F835A4"/>
  </w:style>
  <w:style w:type="paragraph" w:customStyle="1" w:styleId="C84984CE85F74F0488B69441DEC3DAE2">
    <w:name w:val="C84984CE85F74F0488B69441DEC3DAE2"/>
  </w:style>
  <w:style w:type="paragraph" w:customStyle="1" w:styleId="CV-tekst">
    <w:name w:val="CV-tekst"/>
    <w:basedOn w:val="Normal"/>
    <w:qFormat/>
    <w:rsid w:val="00E558A9"/>
    <w:pPr>
      <w:spacing w:before="40" w:after="40" w:line="288" w:lineRule="auto"/>
      <w:ind w:right="1440"/>
    </w:pPr>
    <w:rPr>
      <w:rFonts w:eastAsiaTheme="minorHAnsi"/>
      <w:color w:val="595959" w:themeColor="text1" w:themeTint="A6"/>
      <w:kern w:val="20"/>
      <w:sz w:val="20"/>
      <w:szCs w:val="20"/>
      <w:lang w:val="da-DK" w:eastAsia="es-ES"/>
    </w:rPr>
  </w:style>
  <w:style w:type="paragraph" w:customStyle="1" w:styleId="E4502A9EDEB94205857BFB13339BE7FC">
    <w:name w:val="E4502A9EDEB94205857BFB13339BE7FC"/>
  </w:style>
  <w:style w:type="character" w:styleId="Pladsholdertekst">
    <w:name w:val="Placeholder Text"/>
    <w:basedOn w:val="Standardskrifttypeiafsnit"/>
    <w:uiPriority w:val="99"/>
    <w:semiHidden/>
    <w:rsid w:val="00E558A9"/>
    <w:rPr>
      <w:color w:val="808080"/>
    </w:rPr>
  </w:style>
  <w:style w:type="paragraph" w:customStyle="1" w:styleId="98010856741047528379FF2424204B59">
    <w:name w:val="98010856741047528379FF2424204B59"/>
  </w:style>
  <w:style w:type="paragraph" w:customStyle="1" w:styleId="70BD94AA65254DA4BF82DABA8977A034">
    <w:name w:val="70BD94AA65254DA4BF82DABA8977A034"/>
  </w:style>
  <w:style w:type="paragraph" w:customStyle="1" w:styleId="767EC68CE92347D4AFAF4680650A7F0B">
    <w:name w:val="767EC68CE92347D4AFAF4680650A7F0B"/>
  </w:style>
  <w:style w:type="paragraph" w:customStyle="1" w:styleId="33506865EF0146B5BA65B119E4FAF5D3">
    <w:name w:val="33506865EF0146B5BA65B119E4FAF5D3"/>
  </w:style>
  <w:style w:type="paragraph" w:customStyle="1" w:styleId="198D5C59B05541DD84F51D871E331B10">
    <w:name w:val="198D5C59B05541DD84F51D871E331B10"/>
  </w:style>
  <w:style w:type="paragraph" w:customStyle="1" w:styleId="E410BAB80668492BBE93719AC4BCD4C7">
    <w:name w:val="E410BAB80668492BBE93719AC4BCD4C7"/>
  </w:style>
  <w:style w:type="paragraph" w:customStyle="1" w:styleId="ABE7748A54F74A3F91BA767C28CD1B0D">
    <w:name w:val="ABE7748A54F74A3F91BA767C28CD1B0D"/>
  </w:style>
  <w:style w:type="paragraph" w:customStyle="1" w:styleId="1AFB9B365EE04988B20C4E8406C1DD7E">
    <w:name w:val="1AFB9B365EE04988B20C4E8406C1DD7E"/>
  </w:style>
  <w:style w:type="paragraph" w:customStyle="1" w:styleId="89E3C9CB535C47FA9796F5376312CD46">
    <w:name w:val="89E3C9CB535C47FA9796F5376312CD46"/>
  </w:style>
  <w:style w:type="paragraph" w:customStyle="1" w:styleId="24F7D3B121FE42C6A98B0BB66F11F60E">
    <w:name w:val="24F7D3B121FE42C6A98B0BB66F11F60E"/>
  </w:style>
  <w:style w:type="paragraph" w:customStyle="1" w:styleId="288EDA8499824A8E9AC9A3275FA5F813">
    <w:name w:val="288EDA8499824A8E9AC9A3275FA5F813"/>
  </w:style>
  <w:style w:type="paragraph" w:customStyle="1" w:styleId="487B377A4AA04728B5B56029DBCD2741">
    <w:name w:val="487B377A4AA04728B5B56029DBCD2741"/>
  </w:style>
  <w:style w:type="paragraph" w:customStyle="1" w:styleId="E6C23CAC2D22458B943C79907955058F">
    <w:name w:val="E6C23CAC2D22458B943C79907955058F"/>
  </w:style>
  <w:style w:type="paragraph" w:customStyle="1" w:styleId="AAB848D80D074B67AC0FD3D72A1672CE">
    <w:name w:val="AAB848D80D074B67AC0FD3D72A1672CE"/>
    <w:rsid w:val="00E558A9"/>
  </w:style>
  <w:style w:type="paragraph" w:customStyle="1" w:styleId="0E17EDD61C014C3193C158A6981EF86B">
    <w:name w:val="0E17EDD61C014C3193C158A6981EF86B"/>
    <w:rsid w:val="00E558A9"/>
  </w:style>
  <w:style w:type="paragraph" w:customStyle="1" w:styleId="E25E4276A8DB415E9C181A7CFF269DCE">
    <w:name w:val="E25E4276A8DB415E9C181A7CFF269DCE"/>
    <w:rsid w:val="00E558A9"/>
  </w:style>
  <w:style w:type="paragraph" w:customStyle="1" w:styleId="9E50E0A64F9E41C8BA422D6EBD5CD079">
    <w:name w:val="9E50E0A64F9E41C8BA422D6EBD5CD079"/>
    <w:rsid w:val="00E558A9"/>
  </w:style>
  <w:style w:type="paragraph" w:customStyle="1" w:styleId="1C9DC75D7A0D4096A1DD5554A93B137D1">
    <w:name w:val="1C9DC75D7A0D4096A1DD5554A93B137D1"/>
    <w:rsid w:val="00E558A9"/>
    <w:pPr>
      <w:spacing w:before="40" w:after="0" w:line="240" w:lineRule="auto"/>
      <w:jc w:val="right"/>
    </w:pPr>
    <w:rPr>
      <w:rFonts w:eastAsiaTheme="minorHAnsi"/>
      <w:color w:val="595959" w:themeColor="text1" w:themeTint="A6"/>
      <w:kern w:val="20"/>
      <w:sz w:val="18"/>
      <w:szCs w:val="20"/>
      <w:lang w:val="da-DK" w:eastAsia="es-ES"/>
    </w:rPr>
  </w:style>
  <w:style w:type="paragraph" w:customStyle="1" w:styleId="E25E4276A8DB415E9C181A7CFF269DCE1">
    <w:name w:val="E25E4276A8DB415E9C181A7CFF269DCE1"/>
    <w:rsid w:val="00E558A9"/>
    <w:pPr>
      <w:spacing w:before="40" w:after="40" w:line="288" w:lineRule="auto"/>
      <w:ind w:right="1440"/>
    </w:pPr>
    <w:rPr>
      <w:rFonts w:eastAsiaTheme="minorHAnsi"/>
      <w:color w:val="595959" w:themeColor="text1" w:themeTint="A6"/>
      <w:kern w:val="20"/>
      <w:sz w:val="20"/>
      <w:szCs w:val="20"/>
      <w:lang w:val="da-DK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Business Set Blue">
  <a:themeElements>
    <a:clrScheme name="word_design_set">
      <a:dk1>
        <a:srgbClr val="000000"/>
      </a:dk1>
      <a:lt1>
        <a:srgbClr val="FFFFFF"/>
      </a:lt1>
      <a:dk2>
        <a:srgbClr val="1F2123"/>
      </a:dk2>
      <a:lt2>
        <a:srgbClr val="DC9E1F"/>
      </a:lt2>
      <a:accent1>
        <a:srgbClr val="7E97AD"/>
      </a:accent1>
      <a:accent2>
        <a:srgbClr val="CC8E60"/>
      </a:accent2>
      <a:accent3>
        <a:srgbClr val="7A6A60"/>
      </a:accent3>
      <a:accent4>
        <a:srgbClr val="B4936D"/>
      </a:accent4>
      <a:accent5>
        <a:srgbClr val="67787B"/>
      </a:accent5>
      <a:accent6>
        <a:srgbClr val="9D936F"/>
      </a:accent6>
      <a:hlink>
        <a:srgbClr val="646464"/>
      </a:hlink>
      <a:folHlink>
        <a:srgbClr val="969696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/>
  <Abstract/>
  <CompanyAddress>Adress</CompanyAddress>
  <CompanyPhone>Phone</CompanyPhone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75582EC-4077-46FD-8C61-2D41EBAD34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37E9E5-EE29-454F-8714-516920628209}">
  <ds:schemaRefs>
    <ds:schemaRef ds:uri="http://schemas.microsoft.com/pic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CV (designet Tidløst).dotx</Template>
  <TotalTime>32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name</dc:creator>
  <cp:keywords>Web</cp:keywords>
  <cp:lastModifiedBy>Lis Winther</cp:lastModifiedBy>
  <cp:revision>4</cp:revision>
  <dcterms:created xsi:type="dcterms:W3CDTF">2014-10-14T09:27:00Z</dcterms:created>
  <dcterms:modified xsi:type="dcterms:W3CDTF">2014-10-14T10:02:00Z</dcterms:modified>
  <cp:category>Postal code and city</cp:category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TC028350579991</vt:lpwstr>
  </property>
</Properties>
</file>